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7FBCE" w14:textId="77777777" w:rsidR="00411C60" w:rsidRDefault="00411C60" w:rsidP="00411C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BAYNARD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6EC3D038" w14:textId="77777777" w:rsidR="00411C60" w:rsidRDefault="00411C60" w:rsidP="00411C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17F1FF" w14:textId="77777777" w:rsidR="00411C60" w:rsidRDefault="00411C60" w:rsidP="00411C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ABB501" w14:textId="77777777" w:rsidR="00411C60" w:rsidRDefault="00411C60" w:rsidP="00411C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Feb.1407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of the peace for Essex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(C.P.R. 1405-8 p.491)</w:t>
      </w:r>
    </w:p>
    <w:p w14:paraId="144BBA63" w14:textId="77777777" w:rsidR="00411C60" w:rsidRDefault="00411C60" w:rsidP="00411C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3A2555" w14:textId="77777777" w:rsidR="00411C60" w:rsidRDefault="00411C60" w:rsidP="00411C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B6FEA7" w14:textId="77777777" w:rsidR="00411C60" w:rsidRPr="0028566E" w:rsidRDefault="00411C60" w:rsidP="00411C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October 2021</w:t>
      </w:r>
    </w:p>
    <w:p w14:paraId="5994EA87" w14:textId="6C541F29" w:rsidR="00BA00AB" w:rsidRPr="00411C6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11C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70B5D" w14:textId="77777777" w:rsidR="00411C60" w:rsidRDefault="00411C60" w:rsidP="009139A6">
      <w:r>
        <w:separator/>
      </w:r>
    </w:p>
  </w:endnote>
  <w:endnote w:type="continuationSeparator" w:id="0">
    <w:p w14:paraId="27A61692" w14:textId="77777777" w:rsidR="00411C60" w:rsidRDefault="00411C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7AB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E8DF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B1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61037" w14:textId="77777777" w:rsidR="00411C60" w:rsidRDefault="00411C60" w:rsidP="009139A6">
      <w:r>
        <w:separator/>
      </w:r>
    </w:p>
  </w:footnote>
  <w:footnote w:type="continuationSeparator" w:id="0">
    <w:p w14:paraId="2C148E0D" w14:textId="77777777" w:rsidR="00411C60" w:rsidRDefault="00411C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3F4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141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B9C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C60"/>
    <w:rsid w:val="000666E0"/>
    <w:rsid w:val="002510B7"/>
    <w:rsid w:val="00411C60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09925"/>
  <w15:chartTrackingRefBased/>
  <w15:docId w15:val="{EB833C91-99FB-40D8-B69D-FD91C8EAB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2021-10-19T20:28:00Z</dcterms:created>
  <dcterms:modified xsi:type="dcterms:W3CDTF">2021-10-19T20:28:00Z</dcterms:modified>
</cp:coreProperties>
</file>